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org</w:instrText>
      </w:r>
      <w:r w:rsidRPr="00643DF7">
        <w:rPr>
          <w:rStyle w:val="a9"/>
        </w:rPr>
        <w:instrText>_</w:instrText>
      </w:r>
      <w:r>
        <w:rPr>
          <w:rStyle w:val="a9"/>
          <w:lang w:val="en-US"/>
        </w:rPr>
        <w:instrText>name</w:instrText>
      </w:r>
      <w:r w:rsidRPr="00883461">
        <w:rPr>
          <w:rStyle w:val="a9"/>
        </w:rPr>
        <w:instrText xml:space="preserve"> \* MERGEFORMAT </w:instrText>
      </w:r>
      <w:r w:rsidR="0057637B">
        <w:rPr>
          <w:rStyle w:val="a9"/>
        </w:rPr>
        <w:fldChar w:fldCharType="separate"/>
      </w:r>
      <w:r w:rsidR="00643DF7" w:rsidRPr="00643DF7">
        <w:rPr>
          <w:rStyle w:val="a9"/>
        </w:rPr>
        <w:t xml:space="preserve"> муниципальное бю</w:t>
      </w:r>
      <w:r w:rsidR="0067684F">
        <w:rPr>
          <w:rStyle w:val="a9"/>
        </w:rPr>
        <w:t>джетное общеобразовательное учр</w:t>
      </w:r>
      <w:bookmarkStart w:id="0" w:name="_GoBack"/>
      <w:bookmarkEnd w:id="0"/>
      <w:r w:rsidR="00643DF7" w:rsidRPr="00643DF7">
        <w:rPr>
          <w:rStyle w:val="a9"/>
        </w:rPr>
        <w:t xml:space="preserve">еждение Семенкинская основная общеобразовательная школа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282"/>
        <w:gridCol w:w="1030"/>
        <w:gridCol w:w="1115"/>
        <w:gridCol w:w="560"/>
        <w:gridCol w:w="560"/>
        <w:gridCol w:w="536"/>
        <w:gridCol w:w="537"/>
        <w:gridCol w:w="536"/>
        <w:gridCol w:w="537"/>
        <w:gridCol w:w="536"/>
        <w:gridCol w:w="537"/>
        <w:gridCol w:w="698"/>
        <w:gridCol w:w="699"/>
        <w:gridCol w:w="645"/>
        <w:gridCol w:w="519"/>
        <w:gridCol w:w="520"/>
        <w:gridCol w:w="519"/>
        <w:gridCol w:w="520"/>
        <w:gridCol w:w="520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фиброгенного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вое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table"/>
            <w:bookmarkEnd w:id="1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main_row"/>
            <w:bookmarkEnd w:id="2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Pr="005645F0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3DF7">
              <w:rPr>
                <w:rFonts w:ascii="Times New Roman" w:hAnsi="Times New Roman"/>
                <w:b/>
                <w:sz w:val="18"/>
                <w:szCs w:val="18"/>
              </w:rPr>
              <w:t>Основное</w:t>
            </w:r>
          </w:p>
        </w:tc>
        <w:tc>
          <w:tcPr>
            <w:tcW w:w="1047" w:type="dxa"/>
            <w:vAlign w:val="center"/>
          </w:tcPr>
          <w:p w:rsidR="00643DF7" w:rsidRPr="005645F0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Pr="005645F0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директора; физические нагрузки, сенсорные нагрузки</w:t>
            </w:r>
          </w:p>
        </w:tc>
        <w:tc>
          <w:tcPr>
            <w:tcW w:w="1047" w:type="dxa"/>
            <w:vAlign w:val="center"/>
          </w:tcPr>
          <w:p w:rsidR="00643DF7" w:rsidRPr="005645F0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главного бухгалтера; отсутствует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советника по ВР; сенсорные нагрузки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4А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учителя; сенсорные нагрузки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5А; 6А; 7А; 8А; 9А; 10А; 11А; 12А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13А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дополнительного образования; сенсорные нагрузки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14А; 15А; 16А; 17А; 18А; 19А; 20А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педагога-психолога; отсутствует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хозяйством; отсутствует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физические нагрузки, хозяйственный инвентарь, дезинфицирующие средства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гардеробщика; физические нагрузки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 xml:space="preserve">Рабочее место буфетчика; физические </w:t>
            </w:r>
            <w:r w:rsidRPr="00643DF7">
              <w:rPr>
                <w:rFonts w:ascii="Times New Roman" w:hAnsi="Times New Roman"/>
                <w:sz w:val="18"/>
                <w:szCs w:val="18"/>
              </w:rPr>
              <w:lastRenderedPageBreak/>
              <w:t>нагрузки, сенсорные нагрузки, торговое оборудование, продукты питания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дворника; физические нагрузки, хозяйственный инвентарь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43DF7" w:rsidRPr="00917594" w:rsidTr="00662AFC">
        <w:trPr>
          <w:jc w:val="center"/>
        </w:trPr>
        <w:tc>
          <w:tcPr>
            <w:tcW w:w="90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</w:t>
            </w:r>
          </w:p>
        </w:tc>
        <w:tc>
          <w:tcPr>
            <w:tcW w:w="3347" w:type="dxa"/>
            <w:vAlign w:val="center"/>
          </w:tcPr>
          <w:p w:rsidR="00643DF7" w:rsidRP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3DF7">
              <w:rPr>
                <w:rFonts w:ascii="Times New Roman" w:hAnsi="Times New Roman"/>
                <w:sz w:val="18"/>
                <w:szCs w:val="18"/>
              </w:rPr>
              <w:t>Рабочее место сторожа; система видеонаблюдения, физические нагрузки, сенсорные и монотонные нагрузки</w:t>
            </w:r>
          </w:p>
        </w:tc>
        <w:tc>
          <w:tcPr>
            <w:tcW w:w="1047" w:type="dxa"/>
            <w:vAlign w:val="center"/>
          </w:tcPr>
          <w:p w:rsidR="00643DF7" w:rsidRDefault="00643DF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43DF7" w:rsidRDefault="00643DF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43DF7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pred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43DF7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1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43DF7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43DF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43DF7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5" w:name="com_chlens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43DF7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43DF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43DF7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43DF7" w:rsidRPr="00643DF7" w:rsidTr="00643DF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DF7" w:rsidRPr="00643DF7" w:rsidRDefault="00643DF7" w:rsidP="009D6532">
            <w:pPr>
              <w:pStyle w:val="aa"/>
            </w:pPr>
          </w:p>
        </w:tc>
      </w:tr>
      <w:tr w:rsidR="00643DF7" w:rsidRPr="00643DF7" w:rsidTr="00643DF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  <w:r w:rsidRPr="00643DF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  <w:r w:rsidRPr="00643DF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  <w:r w:rsidRPr="00643DF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3DF7" w:rsidRPr="00643DF7" w:rsidRDefault="00643DF7" w:rsidP="009D6532">
            <w:pPr>
              <w:pStyle w:val="aa"/>
              <w:rPr>
                <w:vertAlign w:val="superscript"/>
              </w:rPr>
            </w:pPr>
            <w:r w:rsidRPr="00643DF7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Эксперт(</w:t>
      </w:r>
      <w:r w:rsidR="00662AFC">
        <w:t>-</w:t>
      </w:r>
      <w:r w:rsidRPr="003C5C39">
        <w:t xml:space="preserve">ы)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643DF7" w:rsidTr="00643DF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43DF7" w:rsidRDefault="00643DF7" w:rsidP="004F2F19">
            <w:pPr>
              <w:pStyle w:val="aa"/>
            </w:pPr>
            <w:r w:rsidRPr="00643DF7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43DF7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43DF7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43DF7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43DF7" w:rsidRDefault="00643DF7" w:rsidP="004F2F19">
            <w:pPr>
              <w:pStyle w:val="aa"/>
            </w:pPr>
            <w:r w:rsidRPr="00643DF7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43DF7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43DF7" w:rsidRDefault="004F2F19" w:rsidP="004F2F19">
            <w:pPr>
              <w:pStyle w:val="aa"/>
            </w:pPr>
          </w:p>
        </w:tc>
      </w:tr>
      <w:tr w:rsidR="004F2F19" w:rsidRPr="00643DF7" w:rsidTr="00643DF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643DF7" w:rsidRDefault="00643DF7" w:rsidP="004F2F19">
            <w:pPr>
              <w:pStyle w:val="aa"/>
              <w:rPr>
                <w:b/>
                <w:vertAlign w:val="superscript"/>
              </w:rPr>
            </w:pPr>
            <w:r w:rsidRPr="00643DF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643DF7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643DF7" w:rsidRDefault="00643DF7" w:rsidP="004F2F19">
            <w:pPr>
              <w:pStyle w:val="aa"/>
              <w:rPr>
                <w:b/>
                <w:vertAlign w:val="superscript"/>
              </w:rPr>
            </w:pPr>
            <w:r w:rsidRPr="00643DF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643DF7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643DF7" w:rsidRDefault="00643DF7" w:rsidP="004F2F19">
            <w:pPr>
              <w:pStyle w:val="aa"/>
              <w:rPr>
                <w:b/>
                <w:vertAlign w:val="superscript"/>
              </w:rPr>
            </w:pPr>
            <w:r w:rsidRPr="00643DF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643DF7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643DF7" w:rsidRDefault="00643DF7" w:rsidP="004F2F19">
            <w:pPr>
              <w:pStyle w:val="aa"/>
              <w:rPr>
                <w:vertAlign w:val="superscript"/>
              </w:rPr>
            </w:pPr>
            <w:r w:rsidRPr="00643DF7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FB7" w:rsidRDefault="00954FB7" w:rsidP="00643DF7">
      <w:r>
        <w:separator/>
      </w:r>
    </w:p>
  </w:endnote>
  <w:endnote w:type="continuationSeparator" w:id="0">
    <w:p w:rsidR="00954FB7" w:rsidRDefault="00954FB7" w:rsidP="0064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FB7" w:rsidRDefault="00954FB7" w:rsidP="00643DF7">
      <w:r>
        <w:separator/>
      </w:r>
    </w:p>
  </w:footnote>
  <w:footnote w:type="continuationSeparator" w:id="0">
    <w:p w:rsidR="00954FB7" w:rsidRDefault="00954FB7" w:rsidP="00643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    "/>
    <w:docVar w:name="doc_type" w:val="4"/>
    <w:docVar w:name="org_guid" w:val="EABA346027434ED4B27A63223FA3CA85"/>
    <w:docVar w:name="org_id" w:val="124"/>
    <w:docVar w:name="org_name" w:val=" муниципальное бюджетное общеобразовательное учрееждение Семенкинская основная общеобразовательная школа "/>
    <w:docVar w:name="pers_guids" w:val="3FB34BE7562C4FE5A59AF02692045B44@033-506-264 20"/>
    <w:docVar w:name="pers_snils" w:val="3FB34BE7562C4FE5A59AF02692045B44@033-506-264 20"/>
    <w:docVar w:name="podr_id" w:val="org_12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еждение Семенкинская основная общеобразовательная школа"/>
    <w:docVar w:name="sv_docs" w:val="1"/>
  </w:docVars>
  <w:rsids>
    <w:rsidRoot w:val="00643DF7"/>
    <w:rsid w:val="0002033E"/>
    <w:rsid w:val="000C5130"/>
    <w:rsid w:val="001326D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43DF7"/>
    <w:rsid w:val="0065289A"/>
    <w:rsid w:val="00662AFC"/>
    <w:rsid w:val="0067226F"/>
    <w:rsid w:val="0067684F"/>
    <w:rsid w:val="00725C51"/>
    <w:rsid w:val="00794271"/>
    <w:rsid w:val="00820552"/>
    <w:rsid w:val="00910A4C"/>
    <w:rsid w:val="00954FB7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F37F9-690B-4747-805E-5F5B7C29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43D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DF7"/>
    <w:rPr>
      <w:sz w:val="24"/>
    </w:rPr>
  </w:style>
  <w:style w:type="paragraph" w:styleId="ad">
    <w:name w:val="footer"/>
    <w:basedOn w:val="a"/>
    <w:link w:val="ae"/>
    <w:rsid w:val="00643D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DF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Евраш Максим Александрович</dc:creator>
  <cp:keywords/>
  <dc:description/>
  <cp:lastModifiedBy>Евраш Максим Александрович</cp:lastModifiedBy>
  <cp:revision>2</cp:revision>
  <dcterms:created xsi:type="dcterms:W3CDTF">2022-09-09T08:26:00Z</dcterms:created>
  <dcterms:modified xsi:type="dcterms:W3CDTF">2022-09-09T08:26:00Z</dcterms:modified>
</cp:coreProperties>
</file>